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KECHENE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Mar.1421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Thorp(q.v.).</w:t>
      </w: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21-415)</w:t>
      </w: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1659" w:rsidRDefault="00151659" w:rsidP="00151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p w:rsidR="006B2F86" w:rsidRPr="00151659" w:rsidRDefault="001516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1516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659" w:rsidRDefault="00151659" w:rsidP="00E71FC3">
      <w:pPr>
        <w:spacing w:after="0" w:line="240" w:lineRule="auto"/>
      </w:pPr>
      <w:r>
        <w:separator/>
      </w:r>
    </w:p>
  </w:endnote>
  <w:endnote w:type="continuationSeparator" w:id="0">
    <w:p w:rsidR="00151659" w:rsidRDefault="001516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659" w:rsidRDefault="00151659" w:rsidP="00E71FC3">
      <w:pPr>
        <w:spacing w:after="0" w:line="240" w:lineRule="auto"/>
      </w:pPr>
      <w:r>
        <w:separator/>
      </w:r>
    </w:p>
  </w:footnote>
  <w:footnote w:type="continuationSeparator" w:id="0">
    <w:p w:rsidR="00151659" w:rsidRDefault="001516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59"/>
    <w:rsid w:val="0015165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440F2"/>
  <w15:chartTrackingRefBased/>
  <w15:docId w15:val="{6FAB7AF5-1E99-4E2A-B61F-2E16ECE1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8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2016-06-16T21:47:00Z</dcterms:created>
  <dcterms:modified xsi:type="dcterms:W3CDTF">2016-06-16T21:48:00Z</dcterms:modified>
</cp:coreProperties>
</file>